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D571B3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1DF3179" wp14:editId="6A79917F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0B2C8BAC" w14:textId="55AAB80F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SUPBANCO-CCC-CP-2021-00</w:t>
                                        </w:r>
                                        <w:r w:rsidR="00834671">
                                          <w:rPr>
                                            <w:rStyle w:val="Style2"/>
                                          </w:rPr>
                                          <w:t>1</w:t>
                                        </w:r>
                                        <w:r w:rsidR="00FF0ECE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</w:p>
                                    </w:sdtContent>
                                  </w:sdt>
                                  <w:p w14:paraId="46F6F3CA" w14:textId="77777777" w:rsidR="00130549" w:rsidRPr="00535962" w:rsidRDefault="00834671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81B1991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DF3179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0B2C8BAC" w14:textId="55AAB80F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SUPBANCO-CCC-CP-2021-00</w:t>
                                  </w:r>
                                  <w:r w:rsidR="00834671">
                                    <w:rPr>
                                      <w:rStyle w:val="Style2"/>
                                    </w:rPr>
                                    <w:t>1</w:t>
                                  </w:r>
                                  <w:r w:rsidR="00FF0ECE">
                                    <w:rPr>
                                      <w:rStyle w:val="Style2"/>
                                    </w:rPr>
                                    <w:t>3</w:t>
                                  </w:r>
                                </w:p>
                              </w:sdtContent>
                            </w:sdt>
                            <w:p w14:paraId="46F6F3CA" w14:textId="77777777" w:rsidR="00130549" w:rsidRPr="00535962" w:rsidRDefault="00834671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81B1991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54CFAB3A" wp14:editId="3DE8A4BD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104CA3E" wp14:editId="4FCF6F5C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867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3EFF728" wp14:editId="07E9B877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6F849D" w14:textId="77777777" w:rsidR="0026335F" w:rsidRPr="0026335F" w:rsidRDefault="0083467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iltwIAAMI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" filled="f" stroked="f">
                <v:textbox>
                  <w:txbxContent>
                    <w:p w:rsidR="0026335F" w:rsidRPr="0026335F" w:rsidRDefault="009C162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56552B" wp14:editId="070E2559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7659F3A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7D630497" wp14:editId="5AB4117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4BB68D3" wp14:editId="64B147E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E9068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NY0rwIAALA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" filled="f" stroked="f">
                <v:textbox inset="0,0,0,0">
                  <w:txbxContent>
                    <w:p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7077BDC3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02086A5" wp14:editId="7ADA28F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B4E1A4" w14:textId="77777777" w:rsidR="002E1412" w:rsidRPr="002E1412" w:rsidRDefault="00834671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6LKhQIAABcFAAAOAAAAZHJzL2Uyb0RvYy54bWysVNuO2yAQfa/Uf0C8Z32pc7EVZ7WXpqq0&#10;vUi7/QACOEbFQIHE3q767x1wkq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" stroked="f">
                <v:textbox>
                  <w:txbxContent>
                    <w:p w:rsidR="002E1412" w:rsidRPr="002E1412" w:rsidRDefault="009C1625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B7C499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E62F224" wp14:editId="54EFFF8E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49C26C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" stroked="f">
                <v:textbox>
                  <w:txbxContent>
                    <w:p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70FDE4A4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57395738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4DD3F20F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56FA06CF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0E4197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B234D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24A1D59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6F8B4E7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4E4DA11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132AC1C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6A59E7B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1A2F1BDE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161BE0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467ABA5B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6D4C10D8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29F4E0BA" w14:textId="77777777" w:rsidTr="009079FB">
        <w:trPr>
          <w:trHeight w:val="731"/>
        </w:trPr>
        <w:tc>
          <w:tcPr>
            <w:tcW w:w="3402" w:type="dxa"/>
          </w:tcPr>
          <w:p w14:paraId="1C4CCE9F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499F5B5D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180E212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486D738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95CB25C" w14:textId="77777777" w:rsidTr="009079FB">
        <w:trPr>
          <w:trHeight w:val="731"/>
        </w:trPr>
        <w:tc>
          <w:tcPr>
            <w:tcW w:w="3402" w:type="dxa"/>
          </w:tcPr>
          <w:p w14:paraId="325DFBB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A8F5607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47E4389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6EC02C78" w14:textId="77777777" w:rsidTr="009079FB">
        <w:trPr>
          <w:trHeight w:val="731"/>
        </w:trPr>
        <w:tc>
          <w:tcPr>
            <w:tcW w:w="3402" w:type="dxa"/>
          </w:tcPr>
          <w:p w14:paraId="1433264D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511844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71C965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5D76DF85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3469C8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9479357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549FFC0A" w14:textId="77777777" w:rsidTr="009079FB">
        <w:tc>
          <w:tcPr>
            <w:tcW w:w="3229" w:type="dxa"/>
            <w:vAlign w:val="center"/>
          </w:tcPr>
          <w:p w14:paraId="29EC5AC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6B636CE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055568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44E60C1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486B3A14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2FCF90CA" w14:textId="77777777" w:rsidTr="009079FB">
        <w:tc>
          <w:tcPr>
            <w:tcW w:w="3229" w:type="dxa"/>
          </w:tcPr>
          <w:p w14:paraId="1894DF4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22458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6199B8F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61593E2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37B181D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3FC4B81" w14:textId="77777777" w:rsidTr="009079FB">
        <w:tc>
          <w:tcPr>
            <w:tcW w:w="3229" w:type="dxa"/>
          </w:tcPr>
          <w:p w14:paraId="48F2743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6246B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D3FAC4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5EC1ED4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0B968F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B7199D9" w14:textId="77777777" w:rsidTr="009079FB">
        <w:tc>
          <w:tcPr>
            <w:tcW w:w="3229" w:type="dxa"/>
          </w:tcPr>
          <w:p w14:paraId="30E97F2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8C025E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4E7BF3B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41FF5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2EE4FA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1027E2E4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537FC2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0336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6151308A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2BFFF7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1AB8503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2BE9717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35B206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557CD015" w14:textId="77777777" w:rsidTr="009079FB">
        <w:tc>
          <w:tcPr>
            <w:tcW w:w="3261" w:type="dxa"/>
            <w:vAlign w:val="center"/>
          </w:tcPr>
          <w:p w14:paraId="09B9892F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2DD0819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3308CD4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73B72E6C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37248B61" w14:textId="77777777" w:rsidTr="009079FB">
        <w:tc>
          <w:tcPr>
            <w:tcW w:w="3261" w:type="dxa"/>
          </w:tcPr>
          <w:p w14:paraId="3047905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447A3EB7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20C4C0C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5DD11566" w14:textId="77777777" w:rsidTr="009079FB">
        <w:tc>
          <w:tcPr>
            <w:tcW w:w="3261" w:type="dxa"/>
          </w:tcPr>
          <w:p w14:paraId="1003D01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7D5309F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75B28CD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92EE46A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56FD81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94D12D1" w14:textId="77777777" w:rsidTr="009079FB">
        <w:tc>
          <w:tcPr>
            <w:tcW w:w="1560" w:type="dxa"/>
            <w:vAlign w:val="center"/>
          </w:tcPr>
          <w:p w14:paraId="5666F139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40EF13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44207DCD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86E96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2BB4FCA5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325631F3" w14:textId="77777777" w:rsidTr="009079FB">
        <w:tc>
          <w:tcPr>
            <w:tcW w:w="1560" w:type="dxa"/>
          </w:tcPr>
          <w:p w14:paraId="7CD7C3B3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7C7B99D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C8E76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632E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F0EA3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9F6B344" w14:textId="77777777" w:rsidTr="009079FB">
        <w:tc>
          <w:tcPr>
            <w:tcW w:w="1560" w:type="dxa"/>
          </w:tcPr>
          <w:p w14:paraId="2FC6F55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7EBE0D8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5C1AADF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691C61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2169FC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32EFD994" w14:textId="77777777" w:rsidTr="009079FB">
        <w:tc>
          <w:tcPr>
            <w:tcW w:w="1560" w:type="dxa"/>
          </w:tcPr>
          <w:p w14:paraId="08483B4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616EB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484757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73E5AC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D0E26B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2CD52B29" w14:textId="77777777" w:rsidTr="009079FB">
        <w:tc>
          <w:tcPr>
            <w:tcW w:w="1560" w:type="dxa"/>
          </w:tcPr>
          <w:p w14:paraId="367AC4D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EDEC0F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29E123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2E52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D1A164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8E5926C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A2EFA7F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274CBBFF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45D4E1A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12E1B07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773B952D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43D6D848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24342297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7F1FCBED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F82635" w14:textId="77777777" w:rsidR="00BA6583" w:rsidRDefault="00BA6583" w:rsidP="001007E7">
      <w:pPr>
        <w:spacing w:after="0" w:line="240" w:lineRule="auto"/>
      </w:pPr>
      <w:r>
        <w:separator/>
      </w:r>
    </w:p>
  </w:endnote>
  <w:endnote w:type="continuationSeparator" w:id="0">
    <w:p w14:paraId="2CF73022" w14:textId="77777777" w:rsidR="00BA6583" w:rsidRDefault="00BA658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50272E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29F922" wp14:editId="2047980C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79BD0D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" filled="f" stroked="f">
              <v:textbox inset="0,0,0,0">
                <w:txbxContent>
                  <w:p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5A0C039" wp14:editId="32FB4FEE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30C3C1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1D28246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" filled="f" stroked="f">
              <v:textbox inset="0,0,0,0">
                <w:txbxContent>
                  <w:p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E3635CD" wp14:editId="30BAD93B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13FC0DD1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7AAD96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062188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E53FF62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77934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BD86F" w14:textId="77777777" w:rsidR="00BA6583" w:rsidRDefault="00BA6583" w:rsidP="001007E7">
      <w:pPr>
        <w:spacing w:after="0" w:line="240" w:lineRule="auto"/>
      </w:pPr>
      <w:r>
        <w:separator/>
      </w:r>
    </w:p>
  </w:footnote>
  <w:footnote w:type="continuationSeparator" w:id="0">
    <w:p w14:paraId="3FF9B043" w14:textId="77777777" w:rsidR="00BA6583" w:rsidRDefault="00BA6583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5F0FF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FB3F2EB" wp14:editId="257AE82E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0EB867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" filled="f" stroked="f">
              <v:textbox>
                <w:txbxContent>
                  <w:p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34671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0ECE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."/>
  <w:listSeparator w:val=","/>
  <w14:docId w14:val="67CDF251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0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Ysrrael Alvarado Guzmán</cp:lastModifiedBy>
  <cp:revision>5</cp:revision>
  <cp:lastPrinted>2011-03-04T18:59:00Z</cp:lastPrinted>
  <dcterms:created xsi:type="dcterms:W3CDTF">2021-02-12T22:09:00Z</dcterms:created>
  <dcterms:modified xsi:type="dcterms:W3CDTF">2021-07-06T20:23:00Z</dcterms:modified>
</cp:coreProperties>
</file>